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sz w:val="24"/>
          <w:lang w:val="en-US" w:eastAsia="zh-CN"/>
        </w:rPr>
      </w:pPr>
      <w:r>
        <w:rPr>
          <w:b/>
          <w:sz w:val="24"/>
        </w:rPr>
        <w:t>3GPP TSG RAN Meeting #</w:t>
      </w:r>
      <w:r>
        <w:rPr>
          <w:b/>
          <w:sz w:val="24"/>
          <w:lang w:val="en-US"/>
        </w:rPr>
        <w:t>10</w:t>
      </w:r>
      <w:r>
        <w:rPr>
          <w:rFonts w:hint="eastAsia"/>
          <w:b/>
          <w:sz w:val="24"/>
          <w:lang w:val="en-US" w:eastAsia="zh-CN"/>
        </w:rPr>
        <w:t>6</w:t>
      </w:r>
      <w:r>
        <w:rPr>
          <w:b/>
          <w:sz w:val="24"/>
        </w:rPr>
        <w:tab/>
      </w:r>
      <w:r>
        <w:rPr>
          <w:rFonts w:hint="eastAsia"/>
          <w:b/>
          <w:sz w:val="24"/>
          <w:highlight w:val="none"/>
        </w:rPr>
        <w:t>RP-2429</w:t>
      </w:r>
      <w:r>
        <w:rPr>
          <w:rFonts w:hint="eastAsia"/>
          <w:b/>
          <w:sz w:val="24"/>
          <w:highlight w:val="none"/>
          <w:lang w:val="en-US" w:eastAsia="zh-CN"/>
        </w:rPr>
        <w:t>80</w:t>
      </w:r>
    </w:p>
    <w:p>
      <w:pPr>
        <w:pStyle w:val="138"/>
        <w:tabs>
          <w:tab w:val="right" w:pos="9639"/>
        </w:tabs>
        <w:spacing w:after="0"/>
        <w:rPr>
          <w:b/>
          <w:sz w:val="24"/>
          <w:highlight w:val="none"/>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Dec</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highlight w:val="none"/>
        </w:rPr>
        <w:tab/>
      </w:r>
    </w:p>
    <w:p>
      <w:pPr>
        <w:pStyle w:val="3"/>
        <w:jc w:val="center"/>
        <w:rPr>
          <w:highlight w:val="none"/>
          <w:u w:val="single"/>
        </w:rPr>
      </w:pPr>
      <w:r>
        <w:rPr>
          <w:highlight w:val="none"/>
          <w:u w:val="single"/>
        </w:rPr>
        <w:t>Status Report to TSG</w:t>
      </w:r>
      <w:bookmarkStart w:id="0" w:name="_GoBack"/>
      <w:bookmarkEnd w:id="0"/>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5(+6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lang w:val="en-US" w:eastAsia="zh-CN"/>
              </w:rPr>
              <w:t>61</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eastAsia="宋体" w:cs="Arial"/>
          <w:highlight w:val="none"/>
          <w:lang w:eastAsia="zh-CN"/>
        </w:rPr>
        <w:t>R5-24667</w:t>
      </w:r>
      <w:r>
        <w:rPr>
          <w:rFonts w:hint="eastAsia" w:ascii="Arial" w:hAnsi="Arial" w:eastAsia="宋体" w:cs="Arial"/>
          <w:highlight w:val="none"/>
          <w:lang w:val="en-US" w:eastAsia="zh-CN"/>
        </w:rPr>
        <w:t>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5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eastAsia="宋体" w:cs="Arial"/>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lang w:val="en-US" w:eastAsia="zh-CN"/>
        </w:rPr>
        <w:t>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27</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宋体" w:cs="Arial"/>
          <w:highlight w:val="none"/>
          <w:lang w:val="en-US" w:eastAsia="zh-CN"/>
        </w:rPr>
        <w:t>For Applicability, 1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R5-24667</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105</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R5-246681</w:t>
      </w:r>
      <w:r>
        <w:rPr>
          <w:rFonts w:hint="eastAsia" w:ascii="Arial" w:hAnsi="Arial" w:cs="Arial"/>
          <w:bCs/>
          <w:highlight w:val="none"/>
        </w:rPr>
        <w:tab/>
      </w:r>
      <w:r>
        <w:rPr>
          <w:rFonts w:hint="eastAsia" w:ascii="Arial" w:hAnsi="Arial" w:cs="Arial"/>
          <w:bCs/>
          <w:highlight w:val="none"/>
        </w:rPr>
        <w:t>PRD21 CDS: NR CA PC3 FR1 CA_n79C,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R5-247386</w:t>
      </w:r>
      <w:r>
        <w:rPr>
          <w:rFonts w:hint="eastAsia" w:ascii="Arial" w:hAnsi="Arial" w:cs="Arial"/>
          <w:bCs/>
          <w:highlight w:val="none"/>
        </w:rPr>
        <w:tab/>
      </w:r>
      <w:r>
        <w:rPr>
          <w:rFonts w:hint="eastAsia" w:ascii="Arial" w:hAnsi="Arial" w:cs="Arial"/>
          <w:bCs/>
          <w:highlight w:val="none"/>
        </w:rPr>
        <w:t>PRD21 CDS PC3 NRCA CA_n5A-n78A, ZTE Corporation, China Telecom</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R5-246127</w:t>
      </w:r>
      <w:r>
        <w:rPr>
          <w:rFonts w:hint="default" w:ascii="Arial" w:hAnsi="Arial" w:cs="Arial"/>
          <w:bCs/>
          <w:highlight w:val="none"/>
          <w:lang w:val="en-US"/>
        </w:rPr>
        <w:tab/>
      </w:r>
      <w:r>
        <w:rPr>
          <w:rFonts w:hint="default" w:ascii="Arial" w:hAnsi="Arial" w:cs="Arial"/>
          <w:bCs/>
          <w:highlight w:val="none"/>
          <w:lang w:val="en-US"/>
        </w:rPr>
        <w:t>Addition of test frequencies for new R16 2CC NRCA combos with n40</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R5-247042</w:t>
      </w:r>
      <w:r>
        <w:rPr>
          <w:rFonts w:hint="default" w:ascii="Arial" w:hAnsi="Arial" w:cs="Arial"/>
          <w:bCs/>
          <w:highlight w:val="none"/>
          <w:lang w:val="en-US"/>
        </w:rPr>
        <w:tab/>
      </w:r>
      <w:r>
        <w:rPr>
          <w:rFonts w:hint="default" w:ascii="Arial" w:hAnsi="Arial" w:cs="Arial"/>
          <w:bCs/>
          <w:highlight w:val="none"/>
          <w:lang w:val="en-US"/>
        </w:rPr>
        <w:t>Addition of test frequencies for CA_n79C, Ericsson, CMCC</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R5-247380</w:t>
      </w:r>
      <w:r>
        <w:rPr>
          <w:rFonts w:hint="default" w:ascii="Arial" w:hAnsi="Arial" w:cs="Arial"/>
          <w:bCs/>
          <w:highlight w:val="none"/>
          <w:lang w:val="en-US"/>
        </w:rPr>
        <w:tab/>
      </w:r>
      <w:r>
        <w:rPr>
          <w:rFonts w:hint="default" w:ascii="Arial" w:hAnsi="Arial" w:cs="Arial"/>
          <w:bCs/>
          <w:highlight w:val="none"/>
          <w:lang w:val="en-US"/>
        </w:rPr>
        <w:t>Addition of test frequency for CA_n5A-n78A, ZTE Corporation, China Telecom</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R5-246785</w:t>
      </w:r>
      <w:r>
        <w:rPr>
          <w:rFonts w:hint="default" w:ascii="Arial" w:hAnsi="Arial" w:cs="Arial"/>
          <w:bCs/>
          <w:highlight w:val="none"/>
          <w:lang w:val="en-US"/>
        </w:rPr>
        <w:tab/>
      </w:r>
      <w:r>
        <w:rPr>
          <w:rFonts w:hint="default" w:ascii="Arial" w:hAnsi="Arial" w:cs="Arial"/>
          <w:bCs/>
          <w:highlight w:val="none"/>
          <w:lang w:val="en-US"/>
        </w:rPr>
        <w:t>Addition of many 3 band EN-DC combos, WE Certification Oy, AT&amp;T</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R5-247678</w:t>
      </w:r>
      <w:r>
        <w:rPr>
          <w:rFonts w:hint="default" w:ascii="Arial" w:hAnsi="Arial" w:cs="Arial"/>
          <w:bCs/>
          <w:highlight w:val="none"/>
          <w:lang w:val="en-US"/>
        </w:rPr>
        <w:tab/>
      </w:r>
      <w:r>
        <w:rPr>
          <w:rFonts w:hint="default" w:ascii="Arial" w:hAnsi="Arial" w:cs="Arial"/>
          <w:bCs/>
          <w:highlight w:val="none"/>
          <w:lang w:val="en-US"/>
        </w:rPr>
        <w:t>Addition of SIG Test frequencies for CA_n79C, CMCC, Ericsson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R5-246129</w:t>
      </w:r>
      <w:r>
        <w:rPr>
          <w:rFonts w:hint="default" w:ascii="Arial" w:hAnsi="Arial" w:cs="Arial"/>
          <w:bCs/>
          <w:highlight w:val="none"/>
          <w:lang w:val="en-US"/>
        </w:rPr>
        <w:tab/>
      </w:r>
      <w:r>
        <w:rPr>
          <w:rFonts w:hint="eastAsia" w:ascii="Arial" w:hAnsi="Arial" w:cs="Arial"/>
          <w:bCs/>
          <w:highlight w:val="none"/>
        </w:rPr>
        <w:t>Addition of UE capability for new R16 2CC NRCA combos with n40</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R5-246788</w:t>
      </w:r>
      <w:r>
        <w:rPr>
          <w:rFonts w:hint="default" w:ascii="Arial" w:hAnsi="Arial" w:cs="Arial"/>
          <w:bCs/>
          <w:highlight w:val="none"/>
          <w:lang w:val="en-US"/>
        </w:rPr>
        <w:tab/>
      </w:r>
      <w:r>
        <w:rPr>
          <w:rFonts w:hint="eastAsia" w:ascii="Arial" w:hAnsi="Arial" w:cs="Arial"/>
          <w:bCs/>
          <w:highlight w:val="none"/>
        </w:rPr>
        <w:t>Addition of many EN-DC combos applicability declaration</w:t>
      </w:r>
      <w:r>
        <w:rPr>
          <w:rFonts w:hint="default" w:ascii="Arial" w:hAnsi="Arial" w:cs="Arial"/>
          <w:bCs/>
          <w:highlight w:val="none"/>
          <w:lang w:val="en-US"/>
        </w:rPr>
        <w:t>, WE Certification Oy, AT&amp;T</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R5-246133</w:t>
      </w:r>
      <w:r>
        <w:rPr>
          <w:rFonts w:hint="eastAsia" w:ascii="Arial" w:hAnsi="Arial" w:cs="Arial"/>
          <w:bCs/>
          <w:highlight w:val="none"/>
        </w:rPr>
        <w:tab/>
      </w:r>
      <w:r>
        <w:rPr>
          <w:rFonts w:hint="eastAsia" w:ascii="Arial" w:hAnsi="Arial" w:cs="Arial"/>
          <w:bCs/>
          <w:highlight w:val="none"/>
        </w:rPr>
        <w:t>Addition of spurious emissions, delta TIBc and UE maximum output power for new R16 2CC NRCA combos with n40</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R5-246450</w:t>
      </w:r>
      <w:r>
        <w:rPr>
          <w:rFonts w:hint="eastAsia" w:ascii="Arial" w:hAnsi="Arial" w:cs="Arial"/>
          <w:bCs/>
          <w:highlight w:val="none"/>
        </w:rPr>
        <w:tab/>
      </w:r>
      <w:r>
        <w:rPr>
          <w:rFonts w:hint="eastAsia" w:ascii="Arial" w:hAnsi="Arial" w:cs="Arial"/>
          <w:bCs/>
          <w:highlight w:val="none"/>
        </w:rPr>
        <w:t>Editorial correction in FR1 Spurious emissions for UE co-existence for 2 UL CA test case</w:t>
      </w:r>
      <w:r>
        <w:rPr>
          <w:rFonts w:hint="default" w:ascii="Arial" w:hAnsi="Arial" w:cs="Arial"/>
          <w:bCs/>
          <w:highlight w:val="none"/>
          <w:lang w:val="en-US"/>
        </w:rPr>
        <w:t>, Keysight Technologies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R5-247749</w:t>
      </w:r>
      <w:r>
        <w:rPr>
          <w:rFonts w:hint="eastAsia" w:ascii="Arial" w:hAnsi="Arial" w:cs="Arial"/>
          <w:bCs/>
          <w:highlight w:val="none"/>
        </w:rPr>
        <w:tab/>
      </w:r>
      <w:r>
        <w:rPr>
          <w:rFonts w:hint="eastAsia" w:ascii="Arial" w:hAnsi="Arial" w:cs="Arial"/>
          <w:bCs/>
          <w:highlight w:val="none"/>
        </w:rPr>
        <w:t>Addition of delta TIB for NR CA configuration CA_n5A-n78A</w:t>
      </w:r>
      <w:r>
        <w:rPr>
          <w:rFonts w:hint="default" w:ascii="Arial" w:hAnsi="Arial" w:cs="Arial"/>
          <w:bCs/>
          <w:highlight w:val="none"/>
          <w:lang w:val="en-US"/>
        </w:rPr>
        <w:t>, ZTE Corporation,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R5-247382</w:t>
      </w:r>
      <w:r>
        <w:rPr>
          <w:rFonts w:hint="eastAsia" w:ascii="Arial" w:hAnsi="Arial" w:cs="Arial"/>
          <w:bCs/>
          <w:highlight w:val="none"/>
        </w:rPr>
        <w:tab/>
      </w:r>
      <w:r>
        <w:rPr>
          <w:rFonts w:hint="eastAsia" w:ascii="Arial" w:hAnsi="Arial" w:cs="Arial"/>
          <w:bCs/>
          <w:highlight w:val="none"/>
        </w:rPr>
        <w:t>Introduction of spurious emissions test requirements for CA_n5A-n78A</w:t>
      </w:r>
      <w:r>
        <w:rPr>
          <w:rFonts w:hint="default" w:ascii="Arial" w:hAnsi="Arial" w:cs="Arial"/>
          <w:bCs/>
          <w:highlight w:val="none"/>
          <w:lang w:val="en-US"/>
        </w:rPr>
        <w:t>, ZTE Corporation,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R5-246308</w:t>
      </w:r>
      <w:r>
        <w:rPr>
          <w:rFonts w:hint="eastAsia" w:ascii="Arial" w:hAnsi="Arial" w:cs="Arial"/>
          <w:bCs/>
          <w:highlight w:val="none"/>
        </w:rPr>
        <w:tab/>
      </w:r>
      <w:r>
        <w:rPr>
          <w:rFonts w:hint="eastAsia" w:ascii="Arial" w:hAnsi="Arial" w:cs="Arial"/>
          <w:bCs/>
          <w:highlight w:val="none"/>
        </w:rPr>
        <w:t>Editorial update of TC 7.3A.0.5</w:t>
      </w:r>
      <w:r>
        <w:rPr>
          <w:rFonts w:hint="default" w:ascii="Arial" w:hAnsi="Arial" w:cs="Arial"/>
          <w:bCs/>
          <w:highlight w:val="none"/>
          <w:lang w:val="en-US"/>
        </w:rPr>
        <w:t>, MediaTek Beijing Inc.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R5-246974</w:t>
      </w:r>
      <w:r>
        <w:rPr>
          <w:rFonts w:hint="eastAsia" w:ascii="Arial" w:hAnsi="Arial" w:cs="Arial"/>
          <w:bCs/>
          <w:highlight w:val="none"/>
        </w:rPr>
        <w:tab/>
      </w:r>
      <w:r>
        <w:rPr>
          <w:rFonts w:hint="eastAsia" w:ascii="Arial" w:hAnsi="Arial" w:cs="Arial"/>
          <w:bCs/>
          <w:highlight w:val="none"/>
        </w:rPr>
        <w:t>Addition of new test case 7.6A.3.4 Out-of-band blocking for CA (5DL CA)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KTL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R5-247176</w:t>
      </w:r>
      <w:r>
        <w:rPr>
          <w:rFonts w:hint="eastAsia" w:ascii="Arial" w:hAnsi="Arial" w:cs="Arial"/>
          <w:bCs/>
          <w:highlight w:val="none"/>
        </w:rPr>
        <w:tab/>
      </w:r>
      <w:r>
        <w:rPr>
          <w:rFonts w:hint="eastAsia" w:ascii="Arial" w:hAnsi="Arial" w:cs="Arial"/>
          <w:bCs/>
          <w:highlight w:val="none"/>
        </w:rPr>
        <w:t>Correction to test configuration of 7.3A.1_1 for Rel-16 CA configuration</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R5-247722</w:t>
      </w:r>
      <w:r>
        <w:rPr>
          <w:rFonts w:hint="eastAsia" w:ascii="Arial" w:hAnsi="Arial" w:cs="Arial"/>
          <w:bCs/>
          <w:highlight w:val="none"/>
        </w:rPr>
        <w:tab/>
      </w:r>
      <w:r>
        <w:rPr>
          <w:rFonts w:hint="eastAsia" w:ascii="Arial" w:hAnsi="Arial" w:cs="Arial"/>
          <w:bCs/>
          <w:highlight w:val="none"/>
        </w:rPr>
        <w:t>Introduction of reference sensitivity power level test requirements for CA_n5A-n78A</w:t>
      </w:r>
      <w:r>
        <w:rPr>
          <w:rFonts w:hint="default" w:ascii="Arial" w:hAnsi="Arial" w:cs="Arial"/>
          <w:bCs/>
          <w:highlight w:val="none"/>
          <w:lang w:val="en-US"/>
        </w:rPr>
        <w:t>, ZTE Corporation,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R5-247848</w:t>
      </w:r>
      <w:r>
        <w:rPr>
          <w:rFonts w:hint="eastAsia" w:ascii="Arial" w:hAnsi="Arial" w:cs="Arial"/>
          <w:bCs/>
          <w:highlight w:val="none"/>
        </w:rPr>
        <w:tab/>
      </w:r>
      <w:r>
        <w:rPr>
          <w:rFonts w:hint="eastAsia" w:ascii="Arial" w:hAnsi="Arial" w:cs="Arial"/>
          <w:bCs/>
          <w:highlight w:val="none"/>
        </w:rPr>
        <w:t>Update to 7.3A.3 Reference sensitivity power level for 4DL CA</w:t>
      </w:r>
      <w:r>
        <w:rPr>
          <w:rFonts w:hint="default" w:ascii="Arial" w:hAnsi="Arial" w:cs="Arial"/>
          <w:bCs/>
          <w:highlight w:val="none"/>
          <w:lang w:val="en-US"/>
        </w:rPr>
        <w:t>, Samsung R&amp;D Institute UK</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R5-246873</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KDDI</w:t>
      </w:r>
    </w:p>
    <w:p>
      <w:pPr>
        <w:overflowPunct/>
        <w:autoSpaceDE/>
        <w:autoSpaceDN/>
        <w:snapToGrid w:val="0"/>
        <w:spacing w:after="0"/>
        <w:textAlignment w:val="auto"/>
        <w:rPr>
          <w:rFonts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R5-247971</w:t>
      </w:r>
      <w:r>
        <w:rPr>
          <w:rFonts w:hint="eastAsia" w:ascii="Arial" w:hAnsi="Arial" w:cs="Arial"/>
          <w:bCs/>
          <w:highlight w:val="none"/>
        </w:rPr>
        <w:tab/>
      </w:r>
      <w:r>
        <w:rPr>
          <w:rFonts w:hint="eastAsia" w:ascii="Arial" w:hAnsi="Arial" w:cs="Arial"/>
          <w:bCs/>
          <w:highlight w:val="none"/>
        </w:rPr>
        <w:t>Update of General ONOFF time mask for CA (2UL CA)</w:t>
      </w:r>
      <w:r>
        <w:rPr>
          <w:rFonts w:hint="default" w:ascii="Arial" w:hAnsi="Arial" w:cs="Arial"/>
          <w:bCs/>
          <w:highlight w:val="none"/>
          <w:lang w:val="en-US"/>
        </w:rPr>
        <w:t>, Sporton International INC., Rohde &amp; Schwarz</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R5-247972</w:t>
      </w:r>
      <w:r>
        <w:rPr>
          <w:rFonts w:hint="eastAsia" w:ascii="Arial" w:hAnsi="Arial" w:cs="Arial"/>
          <w:bCs/>
          <w:highlight w:val="none"/>
        </w:rPr>
        <w:tab/>
      </w:r>
      <w:r>
        <w:rPr>
          <w:rFonts w:hint="eastAsia" w:ascii="Arial" w:hAnsi="Arial" w:cs="Arial"/>
          <w:bCs/>
          <w:highlight w:val="none"/>
        </w:rPr>
        <w:t>Addition of General ONOFF time mask for CA (3UL CA) &amp; (4UL CA)</w:t>
      </w:r>
      <w:r>
        <w:rPr>
          <w:rFonts w:hint="default" w:ascii="Arial" w:hAnsi="Arial" w:cs="Arial"/>
          <w:bCs/>
          <w:highlight w:val="none"/>
          <w:lang w:val="en-US"/>
        </w:rPr>
        <w:t>, Sporton International INC.</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R5-246648</w:t>
      </w:r>
      <w:r>
        <w:rPr>
          <w:rFonts w:hint="eastAsia" w:ascii="Arial" w:hAnsi="Arial" w:cs="Arial"/>
          <w:bCs/>
          <w:highlight w:val="none"/>
        </w:rPr>
        <w:tab/>
      </w:r>
      <w:r>
        <w:rPr>
          <w:rFonts w:hint="eastAsia" w:ascii="Arial" w:hAnsi="Arial" w:cs="Arial"/>
          <w:bCs/>
          <w:highlight w:val="none"/>
        </w:rPr>
        <w:t>Addition of new TC 6.5B.1.4_1.4 Occupied bandwidth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R5-24664</w:t>
      </w:r>
      <w:r>
        <w:rPr>
          <w:rFonts w:hint="eastAsia" w:ascii="Arial" w:hAnsi="Arial" w:eastAsia="宋体" w:cs="Arial"/>
          <w:bCs/>
          <w:highlight w:val="none"/>
          <w:lang w:val="en-US" w:eastAsia="zh-CN"/>
        </w:rPr>
        <w:t>9</w:t>
      </w:r>
      <w:r>
        <w:rPr>
          <w:rFonts w:hint="eastAsia" w:ascii="Arial" w:hAnsi="Arial" w:cs="Arial"/>
          <w:bCs/>
          <w:highlight w:val="none"/>
        </w:rPr>
        <w:tab/>
      </w:r>
      <w:r>
        <w:rPr>
          <w:rFonts w:hint="eastAsia" w:ascii="Arial" w:hAnsi="Arial" w:cs="Arial"/>
          <w:bCs/>
          <w:highlight w:val="none"/>
        </w:rPr>
        <w:t>Addition of new TC 6.5B.1.4_1.5 Occupied bandwidth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R5-246650</w:t>
      </w:r>
      <w:r>
        <w:rPr>
          <w:rFonts w:hint="eastAsia" w:ascii="Arial" w:hAnsi="Arial" w:cs="Arial"/>
          <w:bCs/>
          <w:highlight w:val="none"/>
        </w:rPr>
        <w:tab/>
      </w:r>
      <w:r>
        <w:rPr>
          <w:rFonts w:hint="eastAsia" w:ascii="Arial" w:hAnsi="Arial" w:cs="Arial"/>
          <w:bCs/>
          <w:highlight w:val="none"/>
        </w:rPr>
        <w:t>Addition of new TC 6.5B.1.4_1.6 Occupied bandwidth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1</w:t>
      </w:r>
      <w:r>
        <w:rPr>
          <w:rFonts w:hint="eastAsia" w:ascii="Arial" w:hAnsi="Arial" w:cs="Arial"/>
          <w:bCs/>
          <w:highlight w:val="none"/>
        </w:rPr>
        <w:tab/>
      </w:r>
      <w:r>
        <w:rPr>
          <w:rFonts w:hint="eastAsia" w:ascii="Arial" w:hAnsi="Arial" w:cs="Arial"/>
          <w:bCs/>
          <w:highlight w:val="none"/>
        </w:rPr>
        <w:t>Addition of new TC 6.5B.1.4_1.7 Occupied bandwidth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3</w:t>
      </w:r>
      <w:r>
        <w:rPr>
          <w:rFonts w:hint="eastAsia" w:ascii="Arial" w:hAnsi="Arial" w:cs="Arial"/>
          <w:bCs/>
          <w:highlight w:val="none"/>
        </w:rPr>
        <w:tab/>
      </w:r>
      <w:r>
        <w:rPr>
          <w:rFonts w:hint="eastAsia" w:ascii="Arial" w:hAnsi="Arial" w:cs="Arial"/>
          <w:bCs/>
          <w:highlight w:val="none"/>
        </w:rPr>
        <w:t>Addition of new TC 6.5B.2.4.1_1.4 Spectrum emissions mask for Inter-band EN-DC including FR2 for 5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4</w:t>
      </w:r>
      <w:r>
        <w:rPr>
          <w:rFonts w:hint="eastAsia" w:ascii="Arial" w:hAnsi="Arial" w:cs="Arial"/>
          <w:bCs/>
          <w:highlight w:val="none"/>
        </w:rPr>
        <w:tab/>
      </w:r>
      <w:r>
        <w:rPr>
          <w:rFonts w:hint="eastAsia" w:ascii="Arial" w:hAnsi="Arial" w:cs="Arial"/>
          <w:bCs/>
          <w:highlight w:val="none"/>
        </w:rPr>
        <w:t>Addition of new TC 6.5B.2.4.1_1.5 Spectrum emissions mask for Inter-band EN-DC including FR2 for 6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5</w:t>
      </w:r>
      <w:r>
        <w:rPr>
          <w:rFonts w:hint="eastAsia" w:ascii="Arial" w:hAnsi="Arial" w:cs="Arial"/>
          <w:bCs/>
          <w:highlight w:val="none"/>
        </w:rPr>
        <w:tab/>
      </w:r>
      <w:r>
        <w:rPr>
          <w:rFonts w:hint="eastAsia" w:ascii="Arial" w:hAnsi="Arial" w:cs="Arial"/>
          <w:bCs/>
          <w:highlight w:val="none"/>
        </w:rPr>
        <w:t>Addition of new TC 6.5B.2.4.1_1.6 Spectrum emissions mask for Inter-band EN-DC including FR2 for 7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new TC 6.5B.2.4.1_1.7 Spectrum emissions mask for Inter-band EN-DC including FR2 for 8 NR CCs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R5-246781</w:t>
      </w:r>
      <w:r>
        <w:rPr>
          <w:rFonts w:hint="eastAsia" w:ascii="Arial" w:hAnsi="Arial" w:cs="Arial"/>
          <w:bCs/>
          <w:highlight w:val="none"/>
        </w:rPr>
        <w:tab/>
      </w:r>
      <w:r>
        <w:rPr>
          <w:rFonts w:hint="eastAsia" w:ascii="Arial" w:hAnsi="Arial" w:cs="Arial"/>
          <w:bCs/>
          <w:highlight w:val="none"/>
        </w:rPr>
        <w:t>Addition of configured output power requirements for many EN-DC combos</w:t>
      </w:r>
      <w:r>
        <w:rPr>
          <w:rFonts w:hint="default" w:ascii="Arial" w:hAnsi="Arial" w:cs="Arial"/>
          <w:bCs/>
          <w:highlight w:val="none"/>
          <w:lang w:val="en-US"/>
        </w:rPr>
        <w:t xml:space="preserve">, </w:t>
      </w:r>
      <w:r>
        <w:rPr>
          <w:rFonts w:hint="eastAsia" w:ascii="Arial" w:hAnsi="Arial" w:cs="Arial"/>
          <w:bCs/>
          <w:highlight w:val="none"/>
        </w:rPr>
        <w:t>WE Certification Oy, AT&amp;T</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R5-247973</w:t>
      </w:r>
      <w:r>
        <w:rPr>
          <w:rFonts w:hint="eastAsia" w:ascii="Arial" w:hAnsi="Arial" w:cs="Arial"/>
          <w:bCs/>
          <w:highlight w:val="none"/>
        </w:rPr>
        <w:tab/>
      </w:r>
      <w:r>
        <w:rPr>
          <w:rFonts w:hint="eastAsia" w:ascii="Arial" w:hAnsi="Arial" w:cs="Arial"/>
          <w:bCs/>
          <w:highlight w:val="none"/>
        </w:rPr>
        <w:t>Addition of Transmit ON/OFF time mask for Inter-Band EN-DC including FR2 (3 NR CCs)</w:t>
      </w:r>
      <w:r>
        <w:rPr>
          <w:rFonts w:hint="default" w:ascii="Arial" w:hAnsi="Arial" w:cs="Arial"/>
          <w:bCs/>
          <w:highlight w:val="none"/>
          <w:lang w:val="en-US"/>
        </w:rPr>
        <w:t xml:space="preserve">, </w:t>
      </w:r>
      <w:r>
        <w:rPr>
          <w:rFonts w:hint="eastAsia" w:ascii="Arial" w:hAnsi="Arial" w:cs="Arial"/>
          <w:bCs/>
          <w:highlight w:val="none"/>
        </w:rPr>
        <w:t>Sporton International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R5-247974</w:t>
      </w:r>
      <w:r>
        <w:rPr>
          <w:rFonts w:hint="eastAsia" w:ascii="Arial" w:hAnsi="Arial" w:cs="Arial"/>
          <w:bCs/>
          <w:highlight w:val="none"/>
        </w:rPr>
        <w:tab/>
      </w:r>
      <w:r>
        <w:rPr>
          <w:rFonts w:hint="eastAsia" w:ascii="Arial" w:hAnsi="Arial" w:cs="Arial"/>
          <w:bCs/>
          <w:highlight w:val="none"/>
        </w:rPr>
        <w:t>Addition of Transmit ON/OFF time mask for Inter-Band EN-DC including FR2 (4 NR CCs)</w:t>
      </w:r>
      <w:r>
        <w:rPr>
          <w:rFonts w:hint="default" w:ascii="Arial" w:hAnsi="Arial" w:cs="Arial"/>
          <w:bCs/>
          <w:highlight w:val="none"/>
          <w:lang w:val="en-US"/>
        </w:rPr>
        <w:t xml:space="preserve">, </w:t>
      </w:r>
      <w:r>
        <w:rPr>
          <w:rFonts w:hint="eastAsia" w:ascii="Arial" w:hAnsi="Arial" w:cs="Arial"/>
          <w:bCs/>
          <w:highlight w:val="none"/>
        </w:rPr>
        <w:t>Sporton International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R5-247181</w:t>
      </w:r>
      <w:r>
        <w:rPr>
          <w:rFonts w:hint="eastAsia" w:ascii="Arial" w:hAnsi="Arial" w:cs="Arial"/>
          <w:bCs/>
          <w:highlight w:val="none"/>
        </w:rPr>
        <w:tab/>
      </w:r>
      <w:r>
        <w:rPr>
          <w:rFonts w:hint="eastAsia" w:ascii="Arial" w:hAnsi="Arial" w:cs="Arial"/>
          <w:bCs/>
          <w:highlight w:val="none"/>
        </w:rPr>
        <w:t>Correction to test configuration of 6.5B.3.3.2 for Rel-16 EN-DC configuration</w:t>
      </w:r>
      <w:r>
        <w:rPr>
          <w:rFonts w:hint="default" w:ascii="Arial" w:hAnsi="Arial" w:cs="Arial"/>
          <w:bCs/>
          <w:highlight w:val="none"/>
          <w:lang w:val="en-US"/>
        </w:rPr>
        <w:t xml:space="preserve">, </w:t>
      </w:r>
      <w:r>
        <w:rPr>
          <w:rFonts w:hint="eastAsia" w:ascii="Arial" w:hAnsi="Arial" w:cs="Arial"/>
          <w:bCs/>
          <w:highlight w:val="none"/>
        </w:rPr>
        <w:t>Anritsu</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R5-246782</w:t>
      </w:r>
      <w:r>
        <w:rPr>
          <w:rFonts w:hint="eastAsia" w:ascii="Arial" w:hAnsi="Arial" w:cs="Arial"/>
          <w:bCs/>
          <w:highlight w:val="none"/>
        </w:rPr>
        <w:tab/>
      </w:r>
      <w:r>
        <w:rPr>
          <w:rFonts w:hint="eastAsia" w:ascii="Arial" w:hAnsi="Arial" w:cs="Arial"/>
          <w:bCs/>
          <w:highlight w:val="none"/>
        </w:rPr>
        <w:t>Addition of Rx requirements for many EN-DC combos</w:t>
      </w:r>
      <w:r>
        <w:rPr>
          <w:rFonts w:hint="default" w:ascii="Arial" w:hAnsi="Arial" w:cs="Arial"/>
          <w:bCs/>
          <w:highlight w:val="none"/>
          <w:lang w:val="en-US"/>
        </w:rPr>
        <w:t xml:space="preserve">, </w:t>
      </w:r>
      <w:r>
        <w:rPr>
          <w:rFonts w:hint="eastAsia" w:ascii="Arial" w:hAnsi="Arial" w:cs="Arial"/>
          <w:bCs/>
          <w:highlight w:val="none"/>
        </w:rPr>
        <w:t>WE Certification Oy, AT&amp;T</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R5-246657</w:t>
      </w:r>
      <w:r>
        <w:rPr>
          <w:rFonts w:hint="eastAsia" w:ascii="Arial" w:hAnsi="Arial" w:cs="Arial"/>
          <w:bCs/>
          <w:highlight w:val="none"/>
        </w:rPr>
        <w:tab/>
      </w:r>
      <w:r>
        <w:rPr>
          <w:rFonts w:hint="eastAsia" w:ascii="Arial" w:hAnsi="Arial" w:cs="Arial"/>
          <w:bCs/>
          <w:highlight w:val="none"/>
        </w:rPr>
        <w:t>Update to Annex F of 38.521-3 for transmitter tests</w:t>
      </w:r>
      <w:r>
        <w:rPr>
          <w:rFonts w:hint="default" w:ascii="Arial" w:hAnsi="Arial" w:cs="Arial"/>
          <w:bCs/>
          <w:highlight w:val="none"/>
          <w:lang w:val="en-US"/>
        </w:rPr>
        <w:t xml:space="preserve">, </w:t>
      </w:r>
      <w:r>
        <w:rPr>
          <w:rFonts w:hint="eastAsia" w:ascii="Arial" w:hAnsi="Arial" w:cs="Arial"/>
          <w:bCs/>
          <w:highlight w:val="none"/>
        </w:rPr>
        <w:t>NTT DOCOMO INC.</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R5-246780</w:t>
      </w:r>
      <w:r>
        <w:rPr>
          <w:rFonts w:hint="eastAsia" w:ascii="Arial" w:hAnsi="Arial" w:cs="Arial"/>
          <w:bCs/>
          <w:highlight w:val="none"/>
        </w:rPr>
        <w:tab/>
      </w:r>
      <w:r>
        <w:rPr>
          <w:rFonts w:hint="eastAsia" w:ascii="Arial" w:hAnsi="Arial" w:cs="Arial"/>
          <w:bCs/>
          <w:highlight w:val="none"/>
        </w:rPr>
        <w:t>Addition of many EN-DC combos to Ch5</w:t>
      </w:r>
      <w:r>
        <w:rPr>
          <w:rFonts w:hint="default" w:ascii="Arial" w:hAnsi="Arial" w:cs="Arial"/>
          <w:bCs/>
          <w:highlight w:val="none"/>
          <w:lang w:val="en-US"/>
        </w:rPr>
        <w:t xml:space="preserve">, </w:t>
      </w:r>
      <w:r>
        <w:rPr>
          <w:rFonts w:hint="eastAsia" w:ascii="Arial" w:hAnsi="Arial" w:cs="Arial"/>
          <w:bCs/>
          <w:highlight w:val="none"/>
        </w:rPr>
        <w:t>WE Certification Oy, AT&amp;T</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R5-24</w:t>
      </w:r>
      <w:r>
        <w:rPr>
          <w:rFonts w:hint="default" w:ascii="Arial" w:hAnsi="Arial" w:cs="Arial"/>
          <w:bCs/>
          <w:highlight w:val="none"/>
          <w:lang w:val="en-US"/>
        </w:rPr>
        <w:t>7975</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xml:space="preserve">, </w:t>
      </w:r>
      <w:r>
        <w:rPr>
          <w:rFonts w:hint="eastAsia" w:ascii="Arial" w:hAnsi="Arial" w:cs="Arial"/>
          <w:bCs/>
          <w:highlight w:val="none"/>
        </w:rPr>
        <w:t>CMCC</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R5-246131</w:t>
      </w:r>
      <w:r>
        <w:rPr>
          <w:rFonts w:hint="eastAsia" w:ascii="Arial" w:hAnsi="Arial" w:cs="Arial"/>
          <w:bCs/>
          <w:highlight w:val="none"/>
        </w:rPr>
        <w:tab/>
      </w:r>
      <w:r>
        <w:rPr>
          <w:rFonts w:hint="eastAsia" w:ascii="Arial" w:hAnsi="Arial" w:cs="Arial"/>
          <w:bCs/>
          <w:highlight w:val="none"/>
        </w:rPr>
        <w:t>Addition of reference sensitivity and spurious emissions TP analysis for new R16 2CC NRCA combos with n40,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R5-247721</w:t>
      </w:r>
      <w:r>
        <w:rPr>
          <w:rFonts w:hint="eastAsia" w:ascii="Arial" w:hAnsi="Arial" w:cs="Arial"/>
          <w:bCs/>
          <w:highlight w:val="none"/>
        </w:rPr>
        <w:tab/>
      </w:r>
      <w:r>
        <w:rPr>
          <w:rFonts w:hint="eastAsia" w:ascii="Arial" w:hAnsi="Arial" w:cs="Arial"/>
          <w:bCs/>
          <w:highlight w:val="none"/>
        </w:rPr>
        <w:t>Addition of test point analysis for NR FR2 TX ONOFF CA_2UL CA, Sporton International INC.</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R5-247384</w:t>
      </w:r>
      <w:r>
        <w:rPr>
          <w:rFonts w:hint="eastAsia" w:ascii="Arial" w:hAnsi="Arial" w:cs="Arial"/>
          <w:bCs/>
          <w:highlight w:val="none"/>
        </w:rPr>
        <w:tab/>
      </w:r>
      <w:r>
        <w:rPr>
          <w:rFonts w:hint="eastAsia" w:ascii="Arial" w:hAnsi="Arial" w:cs="Arial"/>
          <w:bCs/>
          <w:highlight w:val="none"/>
        </w:rPr>
        <w:t>Introduction of reference sensitivity test point analysis for CA_n5A-n78A, ZTE Corporation, China Telecom</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R5-247385</w:t>
      </w:r>
      <w:r>
        <w:rPr>
          <w:rFonts w:hint="eastAsia" w:ascii="Arial" w:hAnsi="Arial" w:cs="Arial"/>
          <w:bCs/>
          <w:highlight w:val="none"/>
        </w:rPr>
        <w:tab/>
      </w:r>
      <w:r>
        <w:rPr>
          <w:rFonts w:hint="eastAsia" w:ascii="Arial" w:hAnsi="Arial" w:cs="Arial"/>
          <w:bCs/>
          <w:highlight w:val="none"/>
        </w:rPr>
        <w:t>Introduction of spurious emission TP analysis for CA_n5A-n78A, ZTE Corporation, China Telecom</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R5-247387</w:t>
      </w:r>
      <w:r>
        <w:rPr>
          <w:rFonts w:hint="eastAsia" w:ascii="Arial" w:hAnsi="Arial" w:cs="Arial"/>
          <w:bCs/>
          <w:highlight w:val="none"/>
        </w:rPr>
        <w:tab/>
      </w:r>
      <w:r>
        <w:rPr>
          <w:rFonts w:hint="eastAsia" w:ascii="Arial" w:hAnsi="Arial" w:cs="Arial"/>
          <w:bCs/>
          <w:highlight w:val="none"/>
        </w:rPr>
        <w:t>Editorial corrections on TPA tables for NR CA configurations, ZTE Corporation, Tejet, SRTC</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2C3ADDB"/>
    <w:multiLevelType w:val="singleLevel"/>
    <w:tmpl w:val="C2C3ADDB"/>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EE689C"/>
    <w:multiLevelType w:val="singleLevel"/>
    <w:tmpl w:val="37EE689C"/>
    <w:lvl w:ilvl="0" w:tentative="0">
      <w:start w:val="1"/>
      <w:numFmt w:val="decimal"/>
      <w:lvlText w:val="[%1]"/>
      <w:lvlJc w:val="left"/>
      <w:rPr>
        <w:rFonts w:hint="default"/>
        <w:highlight w:val="none"/>
      </w:rPr>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CBB45CB"/>
    <w:multiLevelType w:val="singleLevel"/>
    <w:tmpl w:val="5CBB45CB"/>
    <w:lvl w:ilvl="0" w:tentative="0">
      <w:start w:val="1"/>
      <w:numFmt w:val="decimal"/>
      <w:lvlText w:val="[%1]"/>
      <w:lvlJc w:val="left"/>
      <w:rPr>
        <w:rFonts w:hint="default"/>
        <w:highlight w:val="none"/>
      </w:rPr>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687A9B5A"/>
    <w:multiLevelType w:val="singleLevel"/>
    <w:tmpl w:val="687A9B5A"/>
    <w:lvl w:ilvl="0" w:tentative="0">
      <w:start w:val="1"/>
      <w:numFmt w:val="decimal"/>
      <w:lvlText w:val="[%1]"/>
      <w:lvlJc w:val="left"/>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12"/>
  </w:num>
  <w:num w:numId="4">
    <w:abstractNumId w:val="2"/>
  </w:num>
  <w:num w:numId="5">
    <w:abstractNumId w:val="4"/>
  </w:num>
  <w:num w:numId="6">
    <w:abstractNumId w:val="6"/>
  </w:num>
  <w:num w:numId="7">
    <w:abstractNumId w:val="7"/>
  </w:num>
  <w:num w:numId="8">
    <w:abstractNumId w:val="1"/>
  </w:num>
  <w:num w:numId="9">
    <w:abstractNumId w:val="0"/>
  </w:num>
  <w:num w:numId="10">
    <w:abstractNumId w:val="11"/>
  </w:num>
  <w:num w:numId="11">
    <w:abstractNumId w:val="8"/>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30C24A0"/>
    <w:rsid w:val="041232C2"/>
    <w:rsid w:val="04251DE3"/>
    <w:rsid w:val="04BA3A74"/>
    <w:rsid w:val="04DF5A55"/>
    <w:rsid w:val="05346611"/>
    <w:rsid w:val="05B84D2F"/>
    <w:rsid w:val="06437BB1"/>
    <w:rsid w:val="06B81176"/>
    <w:rsid w:val="06C7528D"/>
    <w:rsid w:val="06FE4581"/>
    <w:rsid w:val="07655731"/>
    <w:rsid w:val="077546D3"/>
    <w:rsid w:val="078F4920"/>
    <w:rsid w:val="07A0061B"/>
    <w:rsid w:val="084144C2"/>
    <w:rsid w:val="08514AA2"/>
    <w:rsid w:val="08C52D6F"/>
    <w:rsid w:val="091C4700"/>
    <w:rsid w:val="09610307"/>
    <w:rsid w:val="098F2514"/>
    <w:rsid w:val="0993721D"/>
    <w:rsid w:val="09DC39FA"/>
    <w:rsid w:val="0A561807"/>
    <w:rsid w:val="0A5C4C75"/>
    <w:rsid w:val="0A714452"/>
    <w:rsid w:val="0AE03636"/>
    <w:rsid w:val="0AEF497D"/>
    <w:rsid w:val="0BF92C62"/>
    <w:rsid w:val="0C491737"/>
    <w:rsid w:val="0C704648"/>
    <w:rsid w:val="0C8C7802"/>
    <w:rsid w:val="0CCA4C5B"/>
    <w:rsid w:val="0CCD17D9"/>
    <w:rsid w:val="0CD62A61"/>
    <w:rsid w:val="0CE16D17"/>
    <w:rsid w:val="0D661ACC"/>
    <w:rsid w:val="0D8624A6"/>
    <w:rsid w:val="0D981B5D"/>
    <w:rsid w:val="0DFD34CF"/>
    <w:rsid w:val="0E1E41C0"/>
    <w:rsid w:val="0E2D4DCF"/>
    <w:rsid w:val="0EB416BF"/>
    <w:rsid w:val="0F243D4A"/>
    <w:rsid w:val="0F7B4D3E"/>
    <w:rsid w:val="0FFB1E00"/>
    <w:rsid w:val="10493E45"/>
    <w:rsid w:val="10725009"/>
    <w:rsid w:val="1085402A"/>
    <w:rsid w:val="10C4050C"/>
    <w:rsid w:val="11485B06"/>
    <w:rsid w:val="11A61F37"/>
    <w:rsid w:val="11C74327"/>
    <w:rsid w:val="11F94E2F"/>
    <w:rsid w:val="12315AE5"/>
    <w:rsid w:val="12CA56A0"/>
    <w:rsid w:val="131530D3"/>
    <w:rsid w:val="134C5737"/>
    <w:rsid w:val="136F6880"/>
    <w:rsid w:val="137F6857"/>
    <w:rsid w:val="13A96C1F"/>
    <w:rsid w:val="13E00E92"/>
    <w:rsid w:val="13E27B34"/>
    <w:rsid w:val="13F913FB"/>
    <w:rsid w:val="14003FF8"/>
    <w:rsid w:val="14123F6F"/>
    <w:rsid w:val="142714DC"/>
    <w:rsid w:val="148514B5"/>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E25D7"/>
    <w:rsid w:val="1D7B41ED"/>
    <w:rsid w:val="1DDD213A"/>
    <w:rsid w:val="1E3C0C8A"/>
    <w:rsid w:val="1E4D1D12"/>
    <w:rsid w:val="1ECD2158"/>
    <w:rsid w:val="1EEE4F9E"/>
    <w:rsid w:val="1FEB3EB6"/>
    <w:rsid w:val="201A7D13"/>
    <w:rsid w:val="209434C3"/>
    <w:rsid w:val="20F17E64"/>
    <w:rsid w:val="211B5CA2"/>
    <w:rsid w:val="214100E4"/>
    <w:rsid w:val="223B6499"/>
    <w:rsid w:val="22784192"/>
    <w:rsid w:val="22B91B86"/>
    <w:rsid w:val="22C30655"/>
    <w:rsid w:val="22C95DFC"/>
    <w:rsid w:val="22CA5536"/>
    <w:rsid w:val="22FE1AA1"/>
    <w:rsid w:val="2318410F"/>
    <w:rsid w:val="23402624"/>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F6E9E"/>
    <w:rsid w:val="2BE05BC7"/>
    <w:rsid w:val="2C446BA3"/>
    <w:rsid w:val="2CE061DD"/>
    <w:rsid w:val="2DAA05D8"/>
    <w:rsid w:val="2DB1478E"/>
    <w:rsid w:val="2DE35FF4"/>
    <w:rsid w:val="2E1B20C9"/>
    <w:rsid w:val="2E9E478E"/>
    <w:rsid w:val="2EFC06C5"/>
    <w:rsid w:val="2FF3223A"/>
    <w:rsid w:val="30B56ABF"/>
    <w:rsid w:val="315839B4"/>
    <w:rsid w:val="31633352"/>
    <w:rsid w:val="318D3859"/>
    <w:rsid w:val="31A17397"/>
    <w:rsid w:val="32544677"/>
    <w:rsid w:val="325A2B5B"/>
    <w:rsid w:val="325E76C2"/>
    <w:rsid w:val="32FD734C"/>
    <w:rsid w:val="33256939"/>
    <w:rsid w:val="33331563"/>
    <w:rsid w:val="33A906AE"/>
    <w:rsid w:val="33C1774E"/>
    <w:rsid w:val="33CD0EA3"/>
    <w:rsid w:val="33EB17EE"/>
    <w:rsid w:val="34602205"/>
    <w:rsid w:val="3481153E"/>
    <w:rsid w:val="34BD0111"/>
    <w:rsid w:val="34CA6229"/>
    <w:rsid w:val="358C60CB"/>
    <w:rsid w:val="35C14E2B"/>
    <w:rsid w:val="35C220F9"/>
    <w:rsid w:val="36156987"/>
    <w:rsid w:val="36366780"/>
    <w:rsid w:val="36C0314D"/>
    <w:rsid w:val="36F84F27"/>
    <w:rsid w:val="373C242D"/>
    <w:rsid w:val="37566FA6"/>
    <w:rsid w:val="37A043C9"/>
    <w:rsid w:val="37A874BA"/>
    <w:rsid w:val="381A7C1A"/>
    <w:rsid w:val="38815119"/>
    <w:rsid w:val="38897E9C"/>
    <w:rsid w:val="38AE07B8"/>
    <w:rsid w:val="38D35E9A"/>
    <w:rsid w:val="396F6ADE"/>
    <w:rsid w:val="39AD43AA"/>
    <w:rsid w:val="39E757EF"/>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295BC9"/>
    <w:rsid w:val="446B3DCC"/>
    <w:rsid w:val="44863A9F"/>
    <w:rsid w:val="44A863C7"/>
    <w:rsid w:val="44A86E8E"/>
    <w:rsid w:val="44CA344D"/>
    <w:rsid w:val="45114E6C"/>
    <w:rsid w:val="4537221B"/>
    <w:rsid w:val="4565185F"/>
    <w:rsid w:val="457B4F58"/>
    <w:rsid w:val="45C52B27"/>
    <w:rsid w:val="465D6A56"/>
    <w:rsid w:val="46A731FE"/>
    <w:rsid w:val="46EF05FF"/>
    <w:rsid w:val="47461F7B"/>
    <w:rsid w:val="47731B21"/>
    <w:rsid w:val="479D0AE2"/>
    <w:rsid w:val="47B41034"/>
    <w:rsid w:val="494E2AE2"/>
    <w:rsid w:val="497C3319"/>
    <w:rsid w:val="49CA28CA"/>
    <w:rsid w:val="49F22E5E"/>
    <w:rsid w:val="4A18381B"/>
    <w:rsid w:val="4A5C5A19"/>
    <w:rsid w:val="4A9956F2"/>
    <w:rsid w:val="4ABD2E34"/>
    <w:rsid w:val="4AFB7575"/>
    <w:rsid w:val="4B1C4E72"/>
    <w:rsid w:val="4B686E57"/>
    <w:rsid w:val="4BAE1173"/>
    <w:rsid w:val="4BD612AA"/>
    <w:rsid w:val="4C3951E7"/>
    <w:rsid w:val="4CAA3C3C"/>
    <w:rsid w:val="4CFF00F9"/>
    <w:rsid w:val="4D482AB5"/>
    <w:rsid w:val="4E090B0D"/>
    <w:rsid w:val="4EC57728"/>
    <w:rsid w:val="4ED44078"/>
    <w:rsid w:val="4FBF2598"/>
    <w:rsid w:val="4FC46AED"/>
    <w:rsid w:val="503A6AC5"/>
    <w:rsid w:val="505C15B7"/>
    <w:rsid w:val="50DE3CF0"/>
    <w:rsid w:val="50E058C2"/>
    <w:rsid w:val="50F07938"/>
    <w:rsid w:val="511A161C"/>
    <w:rsid w:val="51235861"/>
    <w:rsid w:val="514873A9"/>
    <w:rsid w:val="51867FC6"/>
    <w:rsid w:val="519E4702"/>
    <w:rsid w:val="51C20B31"/>
    <w:rsid w:val="52855072"/>
    <w:rsid w:val="528928B2"/>
    <w:rsid w:val="52E743A7"/>
    <w:rsid w:val="530F54B6"/>
    <w:rsid w:val="536B3BD4"/>
    <w:rsid w:val="53B04C0A"/>
    <w:rsid w:val="53F958D8"/>
    <w:rsid w:val="54037BF9"/>
    <w:rsid w:val="541C191B"/>
    <w:rsid w:val="546B356B"/>
    <w:rsid w:val="550C4193"/>
    <w:rsid w:val="553D0DE7"/>
    <w:rsid w:val="55CF39F8"/>
    <w:rsid w:val="55D43E1D"/>
    <w:rsid w:val="56417186"/>
    <w:rsid w:val="565500FC"/>
    <w:rsid w:val="56693C0D"/>
    <w:rsid w:val="56AC1BD2"/>
    <w:rsid w:val="56D15561"/>
    <w:rsid w:val="56ED686C"/>
    <w:rsid w:val="57042F39"/>
    <w:rsid w:val="576B5B79"/>
    <w:rsid w:val="577B4EB1"/>
    <w:rsid w:val="57803D0C"/>
    <w:rsid w:val="57DE1C07"/>
    <w:rsid w:val="57E67271"/>
    <w:rsid w:val="57E96447"/>
    <w:rsid w:val="58140590"/>
    <w:rsid w:val="583037FC"/>
    <w:rsid w:val="58A6789C"/>
    <w:rsid w:val="59A46FC2"/>
    <w:rsid w:val="59DC06D5"/>
    <w:rsid w:val="59DE55FD"/>
    <w:rsid w:val="5A764C5D"/>
    <w:rsid w:val="5B140EFE"/>
    <w:rsid w:val="5B2F7529"/>
    <w:rsid w:val="5B425E87"/>
    <w:rsid w:val="5C0442B4"/>
    <w:rsid w:val="5C105DD5"/>
    <w:rsid w:val="5C15494A"/>
    <w:rsid w:val="5C937AAA"/>
    <w:rsid w:val="5CE369BD"/>
    <w:rsid w:val="5CE94A8C"/>
    <w:rsid w:val="5D292E01"/>
    <w:rsid w:val="5D3E5F1D"/>
    <w:rsid w:val="5D936419"/>
    <w:rsid w:val="5DE70B6F"/>
    <w:rsid w:val="5E3F79B0"/>
    <w:rsid w:val="5E6423D0"/>
    <w:rsid w:val="5EA17612"/>
    <w:rsid w:val="5EE914C3"/>
    <w:rsid w:val="5FB11B4F"/>
    <w:rsid w:val="60262045"/>
    <w:rsid w:val="603B48EF"/>
    <w:rsid w:val="604307FB"/>
    <w:rsid w:val="606426A5"/>
    <w:rsid w:val="60642DCD"/>
    <w:rsid w:val="60A245CA"/>
    <w:rsid w:val="60D90D7F"/>
    <w:rsid w:val="6104617A"/>
    <w:rsid w:val="61D74375"/>
    <w:rsid w:val="622A3A31"/>
    <w:rsid w:val="625D00A5"/>
    <w:rsid w:val="62FD43A6"/>
    <w:rsid w:val="632D4A4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B85AE0"/>
    <w:rsid w:val="6AA01C4A"/>
    <w:rsid w:val="6ACA4BAE"/>
    <w:rsid w:val="6ACC2E43"/>
    <w:rsid w:val="6B0A3FAC"/>
    <w:rsid w:val="6B7437DE"/>
    <w:rsid w:val="6C123B58"/>
    <w:rsid w:val="6C32527F"/>
    <w:rsid w:val="6CD90B00"/>
    <w:rsid w:val="6D1A1C3F"/>
    <w:rsid w:val="6DB71C5D"/>
    <w:rsid w:val="6E156FA4"/>
    <w:rsid w:val="6E702B04"/>
    <w:rsid w:val="6EA46CDF"/>
    <w:rsid w:val="6EBE46A5"/>
    <w:rsid w:val="6ED2496B"/>
    <w:rsid w:val="6F6C0CDE"/>
    <w:rsid w:val="6FAB6581"/>
    <w:rsid w:val="6FB03B39"/>
    <w:rsid w:val="6FD47408"/>
    <w:rsid w:val="70E6662F"/>
    <w:rsid w:val="7159230B"/>
    <w:rsid w:val="716C4455"/>
    <w:rsid w:val="71967069"/>
    <w:rsid w:val="71C26F97"/>
    <w:rsid w:val="72487360"/>
    <w:rsid w:val="724E6D50"/>
    <w:rsid w:val="725F0CB0"/>
    <w:rsid w:val="72667755"/>
    <w:rsid w:val="729C0B15"/>
    <w:rsid w:val="72DC6D08"/>
    <w:rsid w:val="730E7B52"/>
    <w:rsid w:val="733656DB"/>
    <w:rsid w:val="73E172A9"/>
    <w:rsid w:val="740578E3"/>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657627"/>
    <w:rsid w:val="78705664"/>
    <w:rsid w:val="78CF7CC0"/>
    <w:rsid w:val="790F0AA9"/>
    <w:rsid w:val="7A147179"/>
    <w:rsid w:val="7AA2216E"/>
    <w:rsid w:val="7AA44306"/>
    <w:rsid w:val="7AAF4D02"/>
    <w:rsid w:val="7AC73667"/>
    <w:rsid w:val="7B8D68BF"/>
    <w:rsid w:val="7B900E44"/>
    <w:rsid w:val="7C281A47"/>
    <w:rsid w:val="7CD92593"/>
    <w:rsid w:val="7DC1685E"/>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839</Words>
  <Characters>4784</Characters>
  <Lines>39</Lines>
  <Paragraphs>11</Paragraphs>
  <TotalTime>0</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2024-12-02T01:21:13Z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C553360D3EA44D7E952000FF1DFEE179_13</vt:lpwstr>
  </property>
</Properties>
</file>